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7540BDDA"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101E02" w:rsidRPr="00101E02">
        <w:rPr>
          <w:b/>
          <w:i/>
          <w:noProof/>
          <w:sz w:val="28"/>
        </w:rPr>
        <w:t>R5-224527</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52C68AB" w:rsidR="001E41F3" w:rsidRPr="00D01D4E" w:rsidRDefault="00101E02" w:rsidP="00C2344A">
            <w:pPr>
              <w:pStyle w:val="CRCoverPage"/>
              <w:spacing w:after="0"/>
              <w:jc w:val="center"/>
              <w:rPr>
                <w:noProof/>
                <w:lang w:eastAsia="zh-CN"/>
              </w:rPr>
            </w:pPr>
            <w:r>
              <w:rPr>
                <w:b/>
                <w:noProof/>
                <w:sz w:val="28"/>
                <w:lang w:eastAsia="zh-CN"/>
              </w:rPr>
              <w:t>0347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63AD11E" w:rsidR="001E41F3" w:rsidRPr="00D01D4E" w:rsidRDefault="00101E02" w:rsidP="00035452">
            <w:pPr>
              <w:pStyle w:val="CRCoverPage"/>
              <w:spacing w:after="0"/>
              <w:ind w:left="100"/>
              <w:rPr>
                <w:noProof/>
                <w:lang w:eastAsia="zh-CN"/>
              </w:rPr>
            </w:pPr>
            <w:r w:rsidRPr="00101E02">
              <w:rPr>
                <w:noProof/>
                <w:lang w:eastAsia="zh-CN"/>
              </w:rPr>
              <w:t>TT analysis for NR SL RRM TC 9.1.3.2 - Cell highest priority</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75992" w:rsidR="00B33E2F" w:rsidRPr="00D01D4E" w:rsidRDefault="00514DC3" w:rsidP="002D7388">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w:t>
            </w:r>
            <w:r w:rsidR="009E0DA2">
              <w:rPr>
                <w:noProof/>
                <w:lang w:eastAsia="zh-CN"/>
              </w:rPr>
              <w:t>3.</w:t>
            </w:r>
            <w:r w:rsidR="002D7388">
              <w:rPr>
                <w:noProof/>
                <w:lang w:eastAsia="zh-CN"/>
              </w:rPr>
              <w:t>2</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75BDBC34" w:rsidR="00514DC3" w:rsidRPr="00D01D4E" w:rsidRDefault="00514DC3" w:rsidP="002D7388">
            <w:pPr>
              <w:pStyle w:val="CRCoverPage"/>
              <w:numPr>
                <w:ilvl w:val="0"/>
                <w:numId w:val="23"/>
              </w:numPr>
              <w:spacing w:after="0"/>
              <w:rPr>
                <w:noProof/>
              </w:rPr>
            </w:pPr>
            <w:r>
              <w:rPr>
                <w:noProof/>
                <w:lang w:eastAsia="zh-CN"/>
              </w:rPr>
              <w:t xml:space="preserve">TT analysis for </w:t>
            </w:r>
            <w:r w:rsidRPr="00514DC3">
              <w:rPr>
                <w:noProof/>
                <w:lang w:eastAsia="zh-CN"/>
              </w:rPr>
              <w:t>NR SL RRM TC 9.1.</w:t>
            </w:r>
            <w:r w:rsidR="009E0DA2">
              <w:rPr>
                <w:noProof/>
                <w:lang w:eastAsia="zh-CN"/>
              </w:rPr>
              <w:t>3.</w:t>
            </w:r>
            <w:r w:rsidR="002D7388">
              <w:rPr>
                <w:noProof/>
                <w:lang w:eastAsia="zh-CN"/>
              </w:rPr>
              <w:t>2</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1A023039"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101E02">
              <w:rPr>
                <w:noProof/>
              </w:rPr>
              <w:t>1886, 1893</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90A96" w:rsidR="007B263F" w:rsidRPr="00101E02" w:rsidRDefault="00101E02" w:rsidP="00D54284">
            <w:pPr>
              <w:pStyle w:val="CRCoverPage"/>
              <w:spacing w:after="0"/>
              <w:ind w:left="100"/>
              <w:rPr>
                <w:b/>
                <w:noProof/>
              </w:rPr>
            </w:pPr>
            <w:r w:rsidRPr="00101E02">
              <w:rPr>
                <w:rFonts w:hint="eastAsia"/>
                <w:b/>
                <w:noProof/>
                <w:lang w:eastAsia="zh-CN"/>
              </w:rPr>
              <w:t>RAN</w:t>
            </w:r>
            <w:r w:rsidRPr="00101E02">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52E655A2" w:rsidR="00514DC3" w:rsidRDefault="00514DC3" w:rsidP="00514DC3">
      <w:pPr>
        <w:rPr>
          <w:lang w:eastAsia="zh-CN"/>
        </w:rPr>
      </w:pPr>
      <w:r w:rsidRPr="00415567">
        <w:t>"</w:t>
      </w:r>
      <w:r w:rsidR="00D54284" w:rsidRPr="00514DC3">
        <w:rPr>
          <w:lang w:eastAsia="zh-CN"/>
        </w:rPr>
        <w:t>38.533 9.1.</w:t>
      </w:r>
      <w:r w:rsidR="009E0DA2">
        <w:rPr>
          <w:lang w:eastAsia="zh-CN"/>
        </w:rPr>
        <w:t>3.</w:t>
      </w:r>
      <w:r w:rsidR="002D7388">
        <w:rPr>
          <w:lang w:eastAsia="zh-CN"/>
        </w:rPr>
        <w:t>2</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95FD" w14:textId="77777777" w:rsidR="00255B26" w:rsidRDefault="00255B26">
      <w:r>
        <w:separator/>
      </w:r>
    </w:p>
  </w:endnote>
  <w:endnote w:type="continuationSeparator" w:id="0">
    <w:p w14:paraId="545ACDEF" w14:textId="77777777" w:rsidR="00255B26" w:rsidRDefault="0025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83C29" w14:textId="77777777" w:rsidR="00255B26" w:rsidRDefault="00255B26">
      <w:r>
        <w:separator/>
      </w:r>
    </w:p>
  </w:footnote>
  <w:footnote w:type="continuationSeparator" w:id="0">
    <w:p w14:paraId="4D92AE99" w14:textId="77777777" w:rsidR="00255B26" w:rsidRDefault="0025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20D"/>
    <w:rsid w:val="000E5594"/>
    <w:rsid w:val="001017CC"/>
    <w:rsid w:val="00101E02"/>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7495"/>
    <w:rsid w:val="002421B5"/>
    <w:rsid w:val="00255B26"/>
    <w:rsid w:val="0026004D"/>
    <w:rsid w:val="00262E73"/>
    <w:rsid w:val="002640DD"/>
    <w:rsid w:val="00275D12"/>
    <w:rsid w:val="002844FC"/>
    <w:rsid w:val="00284841"/>
    <w:rsid w:val="00284FEB"/>
    <w:rsid w:val="002860C4"/>
    <w:rsid w:val="00292136"/>
    <w:rsid w:val="002A0D96"/>
    <w:rsid w:val="002B5741"/>
    <w:rsid w:val="002C7B24"/>
    <w:rsid w:val="002D7388"/>
    <w:rsid w:val="002E3B95"/>
    <w:rsid w:val="002E472E"/>
    <w:rsid w:val="002E51C3"/>
    <w:rsid w:val="00305409"/>
    <w:rsid w:val="00335AC0"/>
    <w:rsid w:val="0034507C"/>
    <w:rsid w:val="003609EF"/>
    <w:rsid w:val="0036231A"/>
    <w:rsid w:val="0037116B"/>
    <w:rsid w:val="00374DD4"/>
    <w:rsid w:val="00375E79"/>
    <w:rsid w:val="003A6203"/>
    <w:rsid w:val="003B48BB"/>
    <w:rsid w:val="003C0911"/>
    <w:rsid w:val="003E1A36"/>
    <w:rsid w:val="003F1603"/>
    <w:rsid w:val="003F213C"/>
    <w:rsid w:val="003F7C79"/>
    <w:rsid w:val="00410371"/>
    <w:rsid w:val="00414A5C"/>
    <w:rsid w:val="004242F1"/>
    <w:rsid w:val="00436CF5"/>
    <w:rsid w:val="00454869"/>
    <w:rsid w:val="00477742"/>
    <w:rsid w:val="00490EE0"/>
    <w:rsid w:val="004A09CE"/>
    <w:rsid w:val="004A682E"/>
    <w:rsid w:val="004A7989"/>
    <w:rsid w:val="004B75B7"/>
    <w:rsid w:val="004D2662"/>
    <w:rsid w:val="004D7DE7"/>
    <w:rsid w:val="00502C0E"/>
    <w:rsid w:val="005141D9"/>
    <w:rsid w:val="00514DC3"/>
    <w:rsid w:val="0051580D"/>
    <w:rsid w:val="00520AAC"/>
    <w:rsid w:val="00533118"/>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27B57"/>
    <w:rsid w:val="00937F37"/>
    <w:rsid w:val="00941E30"/>
    <w:rsid w:val="00942164"/>
    <w:rsid w:val="00946440"/>
    <w:rsid w:val="00947A1B"/>
    <w:rsid w:val="009777D9"/>
    <w:rsid w:val="00991B88"/>
    <w:rsid w:val="009931F9"/>
    <w:rsid w:val="009A5753"/>
    <w:rsid w:val="009A579D"/>
    <w:rsid w:val="009B1048"/>
    <w:rsid w:val="009C0D94"/>
    <w:rsid w:val="009D0E1B"/>
    <w:rsid w:val="009E0DA2"/>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AF66F5"/>
    <w:rsid w:val="00B13489"/>
    <w:rsid w:val="00B258BB"/>
    <w:rsid w:val="00B268E1"/>
    <w:rsid w:val="00B33E2F"/>
    <w:rsid w:val="00B40CB9"/>
    <w:rsid w:val="00B57A58"/>
    <w:rsid w:val="00B67B97"/>
    <w:rsid w:val="00B745E0"/>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CF58B2"/>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4130F-ECF7-4867-8434-5907F0415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2</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2022-02-21T03:38:00Z</dcterms:created>
  <dcterms:modified xsi:type="dcterms:W3CDTF">2022-08-05T03:06:00Z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(3)hDiR8iA0c8h+XqMoNrQmDEVPOThtKfAml5Cx16O2F1t0HGOxVpcjnTG8l4Px6o4rg3sA0Q88
DzzSUZ1MUCD5BU25/fy6xQNiHglAtu4jhmgfYWSOx0H7izkIziZRDLN4aVuLw0yNmLl8/kNG
QELn2QMXw8rWodq8y8TkgmEP27qJpsaxdx4bbSpbU/G8Y6j5QD/toUu83zla9FX8m/vxGFqQ
5nx98iM9ghsPQBmYVW</vt:lpwstr>
  </property>
  <property fmtid="{D5CDD505-2E9C-101B-9397-08002B2CF9AE}" pid="22" name="_2015_ms_pID_7253431">
    <vt:lpwstr>sU6Bsx/b/827Z/EdFMvnJHYPmKFxrBg4KKMTM2AjlX9pkVI+GSjr53
9nb5I2c24X462w8hneKHmPa0tnsTQzeZ/jVkt+N9a1k8c5dFt80YE84ArfwU0lxwdzPVkqeW
Iv8jatzj5BaRXpD95ru9UjEqa7FbHTy2cXi9fTbHtN3pPnow7bCiGuZ2Vr4o1tvEMBGtojv0
eoEaSaohFYekxks4tbRdozGQMyJGSrtZY6uK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RA==</vt:lpwstr>
  </property>
</Properties>
</file>